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CC8" w:rsidRDefault="00482CC8" w:rsidP="00482C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HENLEY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82CC8" w:rsidRDefault="00482CC8" w:rsidP="00482C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Draper.</w:t>
      </w:r>
    </w:p>
    <w:p w:rsidR="00482CC8" w:rsidRDefault="00482CC8" w:rsidP="00482CC8">
      <w:pPr>
        <w:rPr>
          <w:rFonts w:ascii="Times New Roman" w:hAnsi="Times New Roman" w:cs="Times New Roman"/>
        </w:rPr>
      </w:pPr>
    </w:p>
    <w:p w:rsidR="00482CC8" w:rsidRDefault="00482CC8" w:rsidP="00482CC8">
      <w:pPr>
        <w:rPr>
          <w:rFonts w:ascii="Times New Roman" w:hAnsi="Times New Roman" w:cs="Times New Roman"/>
        </w:rPr>
      </w:pPr>
    </w:p>
    <w:p w:rsidR="00482CC8" w:rsidRDefault="00482CC8" w:rsidP="00482C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Sir Thomas West, Lord de la </w:t>
      </w:r>
      <w:proofErr w:type="spellStart"/>
      <w:r>
        <w:rPr>
          <w:rFonts w:ascii="Times New Roman" w:hAnsi="Times New Roman" w:cs="Times New Roman"/>
        </w:rPr>
        <w:t>Warre</w:t>
      </w:r>
      <w:proofErr w:type="spellEnd"/>
      <w:r>
        <w:rPr>
          <w:rFonts w:ascii="Times New Roman" w:hAnsi="Times New Roman" w:cs="Times New Roman"/>
        </w:rPr>
        <w:t>,</w:t>
      </w:r>
    </w:p>
    <w:p w:rsidR="00482CC8" w:rsidRDefault="00482CC8" w:rsidP="00482C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Newton Valence, Hampshire.</w:t>
      </w:r>
    </w:p>
    <w:p w:rsidR="00482CC8" w:rsidRDefault="00482CC8" w:rsidP="00482C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82CC8" w:rsidRDefault="00482CC8" w:rsidP="00482CC8">
      <w:pPr>
        <w:rPr>
          <w:rFonts w:ascii="Times New Roman" w:hAnsi="Times New Roman" w:cs="Times New Roman"/>
        </w:rPr>
      </w:pPr>
    </w:p>
    <w:p w:rsidR="00482CC8" w:rsidRDefault="00482CC8" w:rsidP="00482CC8">
      <w:pPr>
        <w:rPr>
          <w:rFonts w:ascii="Times New Roman" w:hAnsi="Times New Roman" w:cs="Times New Roman"/>
        </w:rPr>
      </w:pPr>
    </w:p>
    <w:p w:rsidR="00482CC8" w:rsidRDefault="00482CC8" w:rsidP="00482C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2018</w:t>
      </w:r>
    </w:p>
    <w:p w:rsidR="006B2F86" w:rsidRPr="00E71FC3" w:rsidRDefault="00482C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CC8" w:rsidRDefault="00482CC8" w:rsidP="00E71FC3">
      <w:r>
        <w:separator/>
      </w:r>
    </w:p>
  </w:endnote>
  <w:endnote w:type="continuationSeparator" w:id="0">
    <w:p w:rsidR="00482CC8" w:rsidRDefault="00482CC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CC8" w:rsidRDefault="00482CC8" w:rsidP="00E71FC3">
      <w:r>
        <w:separator/>
      </w:r>
    </w:p>
  </w:footnote>
  <w:footnote w:type="continuationSeparator" w:id="0">
    <w:p w:rsidR="00482CC8" w:rsidRDefault="00482CC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CC8"/>
    <w:rsid w:val="001A7C09"/>
    <w:rsid w:val="00482CC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256BE5-4373-49A0-88B4-8F8287F84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CC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82C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2018-01-19T20:26:00Z</dcterms:created>
  <dcterms:modified xsi:type="dcterms:W3CDTF">2018-01-19T20:27:00Z</dcterms:modified>
</cp:coreProperties>
</file>